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BBD97" w14:textId="2D9D7DD3" w:rsidR="00BA00AB" w:rsidRDefault="00F071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SCOREBY</w:t>
      </w:r>
      <w:r>
        <w:rPr>
          <w:rFonts w:ascii="Times New Roman" w:hAnsi="Times New Roman" w:cs="Times New Roman"/>
          <w:sz w:val="24"/>
          <w:szCs w:val="24"/>
        </w:rPr>
        <w:t xml:space="preserve">      (d.1430)</w:t>
      </w:r>
    </w:p>
    <w:p w14:paraId="0DF0C685" w14:textId="79128B6B" w:rsidR="00F071C5" w:rsidRDefault="00F071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577B7A36" w14:textId="370C4AA6" w:rsidR="00F071C5" w:rsidRDefault="00F071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98A4C2" w14:textId="13F59A3E" w:rsidR="00F071C5" w:rsidRDefault="00F071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2B086D" w14:textId="28DEA060" w:rsidR="00F071C5" w:rsidRDefault="00F071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Jun.</w:t>
      </w:r>
      <w:r>
        <w:rPr>
          <w:rFonts w:ascii="Times New Roman" w:hAnsi="Times New Roman" w:cs="Times New Roman"/>
          <w:sz w:val="24"/>
          <w:szCs w:val="24"/>
        </w:rPr>
        <w:tab/>
        <w:t>1430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p.146)</w:t>
      </w:r>
    </w:p>
    <w:p w14:paraId="7FBB506C" w14:textId="142E5175" w:rsidR="00F071C5" w:rsidRDefault="00F071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4FF7C00F" w14:textId="6E8FCF05" w:rsidR="00F071C5" w:rsidRDefault="00F071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05EF46" w14:textId="64B91F07" w:rsidR="00F071C5" w:rsidRDefault="00F071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E83E23" w14:textId="3C96D2AA" w:rsidR="00F071C5" w:rsidRPr="00F071C5" w:rsidRDefault="00F071C5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 w:rsidR="00607860">
        <w:rPr>
          <w:rFonts w:ascii="Times New Roman" w:hAnsi="Times New Roman" w:cs="Times New Roman"/>
          <w:sz w:val="24"/>
          <w:szCs w:val="24"/>
        </w:rPr>
        <w:t>March 2022</w:t>
      </w:r>
    </w:p>
    <w:sectPr w:rsidR="00F071C5" w:rsidRPr="00F071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45419" w14:textId="77777777" w:rsidR="00F071C5" w:rsidRDefault="00F071C5" w:rsidP="009139A6">
      <w:r>
        <w:separator/>
      </w:r>
    </w:p>
  </w:endnote>
  <w:endnote w:type="continuationSeparator" w:id="0">
    <w:p w14:paraId="6A2DD58C" w14:textId="77777777" w:rsidR="00F071C5" w:rsidRDefault="00F071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36E0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4C1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13F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4FD54" w14:textId="77777777" w:rsidR="00F071C5" w:rsidRDefault="00F071C5" w:rsidP="009139A6">
      <w:r>
        <w:separator/>
      </w:r>
    </w:p>
  </w:footnote>
  <w:footnote w:type="continuationSeparator" w:id="0">
    <w:p w14:paraId="3512359D" w14:textId="77777777" w:rsidR="00F071C5" w:rsidRDefault="00F071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D47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8CF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9AF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1C5"/>
    <w:rsid w:val="000666E0"/>
    <w:rsid w:val="002510B7"/>
    <w:rsid w:val="005C130B"/>
    <w:rsid w:val="00607860"/>
    <w:rsid w:val="00826F5C"/>
    <w:rsid w:val="009139A6"/>
    <w:rsid w:val="009448BB"/>
    <w:rsid w:val="00A3176C"/>
    <w:rsid w:val="00AE65F8"/>
    <w:rsid w:val="00BA00AB"/>
    <w:rsid w:val="00CB4ED9"/>
    <w:rsid w:val="00EB3209"/>
    <w:rsid w:val="00F071C5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7FD95"/>
  <w15:chartTrackingRefBased/>
  <w15:docId w15:val="{3804A8F4-D733-4AE6-83D0-04D2F0B39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92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2022-03-06T20:03:00Z</dcterms:created>
  <dcterms:modified xsi:type="dcterms:W3CDTF">2022-03-06T21:35:00Z</dcterms:modified>
</cp:coreProperties>
</file>